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416E" w14:textId="77777777" w:rsidR="00596E0E" w:rsidRDefault="00596E0E" w:rsidP="00596E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SHIPHARD (SHIPHERD,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SHIPWARD)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(fl.1468)</w:t>
      </w:r>
    </w:p>
    <w:p w14:paraId="425E0ED3" w14:textId="77777777" w:rsidR="00596E0E" w:rsidRDefault="00596E0E" w:rsidP="00596E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Hartfield, Sussex, and Edenbridge and Cowden, Kent. Husbandman.</w:t>
      </w:r>
    </w:p>
    <w:p w14:paraId="2D6B83C7" w14:textId="77777777" w:rsidR="00596E0E" w:rsidRDefault="00596E0E" w:rsidP="00596E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B3BF1" w14:textId="77777777" w:rsidR="00596E0E" w:rsidRDefault="00596E0E" w:rsidP="00596E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74D71" w14:textId="77777777" w:rsidR="00596E0E" w:rsidRDefault="00596E0E" w:rsidP="00596E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a general pardon. </w:t>
      </w:r>
    </w:p>
    <w:p w14:paraId="42D2A711" w14:textId="77777777" w:rsidR="00596E0E" w:rsidRDefault="00596E0E" w:rsidP="00596E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266007CD" w14:textId="77777777" w:rsidR="00596E0E" w:rsidRDefault="00596E0E" w:rsidP="00596E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4D180808" w14:textId="77777777" w:rsidR="00596E0E" w:rsidRDefault="00596E0E" w:rsidP="00596E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8FC77" w14:textId="77777777" w:rsidR="00596E0E" w:rsidRDefault="00596E0E" w:rsidP="00596E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A27BD" w14:textId="77777777" w:rsidR="00596E0E" w:rsidRDefault="00596E0E" w:rsidP="00596E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2022</w:t>
      </w:r>
    </w:p>
    <w:p w14:paraId="74FC2E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9250F" w14:textId="77777777" w:rsidR="00596E0E" w:rsidRDefault="00596E0E" w:rsidP="009139A6">
      <w:r>
        <w:separator/>
      </w:r>
    </w:p>
  </w:endnote>
  <w:endnote w:type="continuationSeparator" w:id="0">
    <w:p w14:paraId="62FF4B00" w14:textId="77777777" w:rsidR="00596E0E" w:rsidRDefault="00596E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73A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5FB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E4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B0678" w14:textId="77777777" w:rsidR="00596E0E" w:rsidRDefault="00596E0E" w:rsidP="009139A6">
      <w:r>
        <w:separator/>
      </w:r>
    </w:p>
  </w:footnote>
  <w:footnote w:type="continuationSeparator" w:id="0">
    <w:p w14:paraId="1F37C80A" w14:textId="77777777" w:rsidR="00596E0E" w:rsidRDefault="00596E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34C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5A0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88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E0E"/>
    <w:rsid w:val="000666E0"/>
    <w:rsid w:val="002510B7"/>
    <w:rsid w:val="00596E0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D2BC9"/>
  <w15:chartTrackingRefBased/>
  <w15:docId w15:val="{6EBA2D5A-2F0A-4B7A-936C-F9EBAA1C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E0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2022-07-16T20:46:00Z</dcterms:created>
  <dcterms:modified xsi:type="dcterms:W3CDTF">2022-07-16T20:47:00Z</dcterms:modified>
</cp:coreProperties>
</file>